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711DE7B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 w:rsidR="00021221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021221">
        <w:rPr>
          <w:rFonts w:ascii="Verdana" w:hAnsi="Verdana"/>
        </w:rPr>
        <w:t>Dodávka elektromateriálu SEE u OŘ HKR, 2026 - 2027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550CA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550CA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550CA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7E999" w14:textId="77777777" w:rsidR="00550CAD" w:rsidRDefault="00550CAD" w:rsidP="00962258">
      <w:pPr>
        <w:spacing w:after="0" w:line="240" w:lineRule="auto"/>
      </w:pPr>
      <w:r>
        <w:separator/>
      </w:r>
    </w:p>
  </w:endnote>
  <w:endnote w:type="continuationSeparator" w:id="0">
    <w:p w14:paraId="27EC250E" w14:textId="77777777" w:rsidR="00550CAD" w:rsidRDefault="00550CA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1F7ED" w14:textId="77777777" w:rsidR="00550CAD" w:rsidRDefault="00550CAD" w:rsidP="00962258">
      <w:pPr>
        <w:spacing w:after="0" w:line="240" w:lineRule="auto"/>
      </w:pPr>
      <w:r>
        <w:separator/>
      </w:r>
    </w:p>
  </w:footnote>
  <w:footnote w:type="continuationSeparator" w:id="0">
    <w:p w14:paraId="00681D42" w14:textId="77777777" w:rsidR="00550CAD" w:rsidRDefault="00550CA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1221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0CAD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16CF6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111A6"/>
    <w:rsid w:val="0049171C"/>
    <w:rsid w:val="00710200"/>
    <w:rsid w:val="00816CF6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472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Krumlová Nikola</cp:lastModifiedBy>
  <cp:revision>13</cp:revision>
  <cp:lastPrinted>2017-11-28T17:18:00Z</cp:lastPrinted>
  <dcterms:created xsi:type="dcterms:W3CDTF">2023-11-16T10:29:00Z</dcterms:created>
  <dcterms:modified xsi:type="dcterms:W3CDTF">2026-07-02T08:16:00Z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